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E4F" w:rsidRDefault="00332E4F" w:rsidP="00ED3D8D">
      <w:pPr>
        <w:spacing w:after="0" w:line="240" w:lineRule="auto"/>
        <w:jc w:val="right"/>
      </w:pPr>
      <w:r>
        <w:t>Приложение № 11</w:t>
      </w:r>
    </w:p>
    <w:p w:rsidR="00332E4F" w:rsidRDefault="00332E4F" w:rsidP="00ED3D8D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332E4F" w:rsidRDefault="00332E4F" w:rsidP="00ED3D8D">
      <w:pPr>
        <w:spacing w:after="0" w:line="240" w:lineRule="auto"/>
        <w:jc w:val="right"/>
      </w:pPr>
      <w:r>
        <w:t>27 декабря 2024г. № 239</w:t>
      </w:r>
    </w:p>
    <w:p w:rsidR="00332E4F" w:rsidRDefault="00332E4F" w:rsidP="00ED3D8D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332E4F" w:rsidRDefault="00332E4F" w:rsidP="00ED3D8D">
      <w:pPr>
        <w:jc w:val="center"/>
      </w:pPr>
      <w:r>
        <w:t>с. Анга, ул. Школьная,38 на берегу р. Анга</w:t>
      </w:r>
    </w:p>
    <w:p w:rsidR="00332E4F" w:rsidRDefault="00332E4F">
      <w:r w:rsidRPr="009528E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i1025" type="#_x0000_t75" style="width:433.5pt;height:454.5pt;visibility:visible">
            <v:imagedata r:id="rId4" o:title=""/>
          </v:shape>
        </w:pict>
      </w:r>
    </w:p>
    <w:p w:rsidR="00332E4F" w:rsidRDefault="00332E4F" w:rsidP="00886DDA"/>
    <w:p w:rsidR="00332E4F" w:rsidRPr="00886DDA" w:rsidRDefault="00332E4F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332E4F" w:rsidRPr="007B5B5D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F376A" w:rsidRDefault="00332E4F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E4F" w:rsidRPr="007B5B5D" w:rsidRDefault="00332E4F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332E4F" w:rsidRPr="007B5B5D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572114.6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4260848.9</w:t>
            </w:r>
          </w:p>
        </w:tc>
      </w:tr>
      <w:tr w:rsidR="00332E4F" w:rsidRPr="007B5B5D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572114.6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4260846.9</w:t>
            </w:r>
          </w:p>
        </w:tc>
      </w:tr>
      <w:tr w:rsidR="00332E4F" w:rsidRPr="007B5B5D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572116.6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4260846.9</w:t>
            </w:r>
          </w:p>
        </w:tc>
      </w:tr>
      <w:tr w:rsidR="00332E4F" w:rsidRPr="007B5B5D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572116.6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2E4F" w:rsidRPr="007B5B5D" w:rsidRDefault="00332E4F" w:rsidP="00AC66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B5B5D">
              <w:rPr>
                <w:rFonts w:ascii="Times New Roman" w:hAnsi="Times New Roman"/>
                <w:sz w:val="28"/>
                <w:szCs w:val="28"/>
              </w:rPr>
              <w:t>4260848.9</w:t>
            </w:r>
          </w:p>
        </w:tc>
      </w:tr>
    </w:tbl>
    <w:p w:rsidR="00332E4F" w:rsidRPr="00431D01" w:rsidRDefault="00332E4F" w:rsidP="00886DDA">
      <w:pPr>
        <w:rPr>
          <w:i/>
        </w:rPr>
      </w:pPr>
      <w:bookmarkStart w:id="0" w:name="_GoBack"/>
      <w:bookmarkEnd w:id="0"/>
    </w:p>
    <w:sectPr w:rsidR="00332E4F" w:rsidRPr="00431D01" w:rsidSect="00ED3D8D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1532A0"/>
    <w:rsid w:val="00233223"/>
    <w:rsid w:val="002904AC"/>
    <w:rsid w:val="00305D54"/>
    <w:rsid w:val="00332E4F"/>
    <w:rsid w:val="003441AC"/>
    <w:rsid w:val="003918F0"/>
    <w:rsid w:val="003933B4"/>
    <w:rsid w:val="003E6801"/>
    <w:rsid w:val="00431D01"/>
    <w:rsid w:val="00432685"/>
    <w:rsid w:val="005657FB"/>
    <w:rsid w:val="00621826"/>
    <w:rsid w:val="006428DF"/>
    <w:rsid w:val="006D582E"/>
    <w:rsid w:val="007B5B5D"/>
    <w:rsid w:val="007D7300"/>
    <w:rsid w:val="007F376A"/>
    <w:rsid w:val="00886DDA"/>
    <w:rsid w:val="008A0BA8"/>
    <w:rsid w:val="008D3E58"/>
    <w:rsid w:val="009005C9"/>
    <w:rsid w:val="009528E0"/>
    <w:rsid w:val="0098605B"/>
    <w:rsid w:val="00AC66D1"/>
    <w:rsid w:val="00B94FBB"/>
    <w:rsid w:val="00C71FC2"/>
    <w:rsid w:val="00DB0347"/>
    <w:rsid w:val="00DB7042"/>
    <w:rsid w:val="00ED3D8D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82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52</Words>
  <Characters>298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2025-01-17T02:39:00Z</cp:lastPrinted>
  <dcterms:created xsi:type="dcterms:W3CDTF">2025-01-10T08:18:00Z</dcterms:created>
  <dcterms:modified xsi:type="dcterms:W3CDTF">2025-01-17T02:39:00Z</dcterms:modified>
</cp:coreProperties>
</file>